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B8D" w:rsidRPr="007516B0" w:rsidRDefault="004E3972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ZA SKLOP 3</w:t>
      </w:r>
      <w:r w:rsidR="00CB6F2D">
        <w:rPr>
          <w:b/>
          <w:sz w:val="26"/>
          <w:szCs w:val="26"/>
        </w:rPr>
        <w:t xml:space="preserve">: </w:t>
      </w:r>
      <w:r w:rsidR="005C3B8D" w:rsidRPr="007516B0">
        <w:rPr>
          <w:b/>
          <w:sz w:val="26"/>
          <w:szCs w:val="26"/>
        </w:rPr>
        <w:t>Predstavitev projektne skupine</w:t>
      </w:r>
    </w:p>
    <w:p w:rsidR="005C3B8D" w:rsidRPr="007516B0" w:rsidRDefault="005C3B8D" w:rsidP="005C3B8D">
      <w:pPr>
        <w:rPr>
          <w:b/>
          <w:sz w:val="26"/>
          <w:szCs w:val="26"/>
        </w:rPr>
      </w:pPr>
    </w:p>
    <w:p w:rsidR="005C3B8D" w:rsidRPr="007516B0" w:rsidRDefault="005C3B8D" w:rsidP="005C3B8D">
      <w:pPr>
        <w:rPr>
          <w:bCs/>
        </w:rPr>
      </w:pPr>
      <w:r w:rsidRPr="007516B0">
        <w:rPr>
          <w:bCs/>
        </w:rPr>
        <w:t xml:space="preserve">Za potrebe izvedbe javnega naročila </w:t>
      </w:r>
      <w:r w:rsidR="00CD7D59" w:rsidRPr="00CD7D59">
        <w:rPr>
          <w:bCs/>
        </w:rPr>
        <w:t>Vrednotenje: "</w:t>
      </w:r>
      <w:r w:rsidR="00CD7D59">
        <w:rPr>
          <w:bCs/>
        </w:rPr>
        <w:t>U</w:t>
      </w:r>
      <w:r w:rsidR="00CD7D59" w:rsidRPr="00CD7D59">
        <w:rPr>
          <w:bCs/>
        </w:rPr>
        <w:t xml:space="preserve">činkovitosti in uspešnosti izvajanja ukrepov </w:t>
      </w:r>
      <w:r w:rsidR="00CD7D59">
        <w:rPr>
          <w:bCs/>
        </w:rPr>
        <w:t>s področja visokega šolstva", "S</w:t>
      </w:r>
      <w:r w:rsidR="00CD7D59" w:rsidRPr="00CD7D59">
        <w:rPr>
          <w:bCs/>
        </w:rPr>
        <w:t xml:space="preserve">podbujanje izvajanja RR </w:t>
      </w:r>
      <w:r w:rsidR="00CD7D59">
        <w:rPr>
          <w:bCs/>
        </w:rPr>
        <w:t>programov in RR projektov" in "I</w:t>
      </w:r>
      <w:r w:rsidR="00CD7D59" w:rsidRPr="00CD7D59">
        <w:rPr>
          <w:bCs/>
        </w:rPr>
        <w:t>zvajanja projekta Finančni instrumenti 2014-2020«</w:t>
      </w:r>
      <w:r w:rsidRPr="007516B0">
        <w:rPr>
          <w:bCs/>
        </w:rPr>
        <w:t>, ki je bil objavljen na Portalu javnih naročil, bomo imenovali strokovnjaka/e:</w:t>
      </w: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  <w:r w:rsidRPr="007516B0">
        <w:rPr>
          <w:b/>
          <w:sz w:val="24"/>
          <w:szCs w:val="24"/>
        </w:rPr>
        <w:t>Vodja projekta</w:t>
      </w:r>
      <w:r w:rsidR="003C231B">
        <w:rPr>
          <w:b/>
          <w:sz w:val="24"/>
          <w:szCs w:val="24"/>
        </w:rPr>
        <w:t xml:space="preserve"> </w:t>
      </w:r>
      <w:r w:rsidR="003C231B" w:rsidRPr="0056589E">
        <w:rPr>
          <w:sz w:val="20"/>
          <w:szCs w:val="20"/>
        </w:rPr>
        <w:t xml:space="preserve">(sklop </w:t>
      </w:r>
      <w:r w:rsidR="003C231B">
        <w:rPr>
          <w:sz w:val="20"/>
          <w:szCs w:val="20"/>
        </w:rPr>
        <w:t>3</w:t>
      </w:r>
      <w:r w:rsidR="003C231B" w:rsidRPr="0056589E">
        <w:rPr>
          <w:sz w:val="20"/>
          <w:szCs w:val="20"/>
        </w:rPr>
        <w:t>)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5C3B8D" w:rsidRPr="007516B0" w:rsidTr="00F754E6">
        <w:tc>
          <w:tcPr>
            <w:tcW w:w="1944" w:type="dxa"/>
            <w:shd w:val="clear" w:color="auto" w:fill="auto"/>
          </w:tcPr>
          <w:p w:rsidR="005C3B8D" w:rsidRPr="007516B0" w:rsidRDefault="005C3B8D" w:rsidP="00F6119E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</w:t>
            </w:r>
            <w:r w:rsidR="004E3972">
              <w:rPr>
                <w:b/>
                <w:sz w:val="20"/>
                <w:szCs w:val="20"/>
              </w:rPr>
              <w:t>ziv referenčnega posla v zvezi s pripravo predhodnih ocen tržnih vrzeli, študij, strategij in/ali programov v okviru področja Evropskih strukturnih in tržnih vrzeli, študij, strategij in/ali programov v okviru področja Evropskih strukturnih in investicijskih skladov</w:t>
            </w:r>
            <w:r w:rsidRPr="007516B0">
              <w:rPr>
                <w:b/>
                <w:sz w:val="20"/>
                <w:szCs w:val="20"/>
              </w:rPr>
              <w:t>, s pogodbeno v</w:t>
            </w:r>
            <w:r w:rsidR="004E3972">
              <w:rPr>
                <w:b/>
                <w:sz w:val="20"/>
                <w:szCs w:val="20"/>
              </w:rPr>
              <w:t xml:space="preserve">rednostjo vsake reference vsaj </w:t>
            </w:r>
            <w:r w:rsidR="00F6119E">
              <w:rPr>
                <w:b/>
                <w:sz w:val="20"/>
                <w:szCs w:val="20"/>
              </w:rPr>
              <w:t>3</w:t>
            </w:r>
            <w:r w:rsidR="004E3972">
              <w:rPr>
                <w:b/>
                <w:sz w:val="20"/>
                <w:szCs w:val="20"/>
              </w:rPr>
              <w:t>0</w:t>
            </w:r>
            <w:r w:rsidR="00B123A9">
              <w:rPr>
                <w:b/>
                <w:sz w:val="20"/>
                <w:szCs w:val="20"/>
              </w:rPr>
              <w:t>.000,00 EUR brez DDV v zadnjih 1</w:t>
            </w:r>
            <w:r w:rsidR="00F6119E">
              <w:rPr>
                <w:b/>
                <w:sz w:val="20"/>
                <w:szCs w:val="20"/>
              </w:rPr>
              <w:t>0</w:t>
            </w:r>
            <w:r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32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:rsidTr="00F754E6">
        <w:tc>
          <w:tcPr>
            <w:tcW w:w="1944" w:type="dxa"/>
            <w:shd w:val="clear" w:color="auto" w:fill="auto"/>
          </w:tcPr>
          <w:p w:rsidR="005C3B8D" w:rsidRPr="007516B0" w:rsidRDefault="005C3B8D" w:rsidP="00F754E6">
            <w:r w:rsidRPr="007516B0">
              <w:lastRenderedPageBreak/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4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4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</w:p>
    <w:p w:rsidR="005C3B8D" w:rsidRPr="00B22515" w:rsidRDefault="005C3B8D" w:rsidP="005C3B8D">
      <w:pPr>
        <w:tabs>
          <w:tab w:val="left" w:pos="647"/>
          <w:tab w:val="center" w:pos="7722"/>
          <w:tab w:val="right" w:pos="9072"/>
        </w:tabs>
      </w:pPr>
      <w:r w:rsidRPr="00B22515">
        <w:t xml:space="preserve">Delovne izkušnje </w:t>
      </w:r>
      <w:r w:rsidR="00F6119E" w:rsidRPr="00B22515">
        <w:t>(</w:t>
      </w:r>
      <w:r w:rsidRPr="00B22515">
        <w:t>vodje projekta</w:t>
      </w:r>
      <w:r w:rsidR="00F6119E" w:rsidRPr="00B22515">
        <w:t xml:space="preserve">) z vodenjem projektov, ki obsegajo pripravo analiz, študij, predhodnih ocen, strategij, vrednotenj, programov v okviru Evropskih strukturnih in investicijskih skladov </w:t>
      </w:r>
      <w:r w:rsidRPr="00B22515">
        <w:t xml:space="preserve"> _____ let.</w:t>
      </w:r>
    </w:p>
    <w:p w:rsidR="005C3B8D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4D1266" w:rsidRDefault="004D1266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4D1266" w:rsidRDefault="004D1266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4D1266" w:rsidRDefault="004D1266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4D1266" w:rsidRDefault="004D1266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4D1266" w:rsidRPr="0058760A" w:rsidRDefault="004D1266" w:rsidP="004D1266">
      <w:pPr>
        <w:tabs>
          <w:tab w:val="left" w:pos="647"/>
          <w:tab w:val="center" w:pos="7722"/>
          <w:tab w:val="right" w:pos="9072"/>
        </w:tabs>
      </w:pPr>
      <w:r w:rsidRPr="0058760A">
        <w:t>Imenovani vodja projekta ni neposredno sodeloval pri pripravi in/ali izvajanju vrednotenega programa ali projekta v vlogi nosilca projekta ali projektnega partnerja ali zunanjega izvajalca.</w:t>
      </w:r>
    </w:p>
    <w:p w:rsidR="004D1266" w:rsidRPr="007516B0" w:rsidRDefault="004D1266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7516B0">
        <w:rPr>
          <w:b/>
          <w:sz w:val="24"/>
          <w:szCs w:val="24"/>
        </w:rPr>
        <w:lastRenderedPageBreak/>
        <w:t>Ključni strokovnjak 1</w:t>
      </w:r>
      <w:r w:rsidR="003C231B">
        <w:rPr>
          <w:b/>
          <w:sz w:val="24"/>
          <w:szCs w:val="24"/>
        </w:rPr>
        <w:t xml:space="preserve"> </w:t>
      </w:r>
      <w:r w:rsidR="003C231B" w:rsidRPr="0056589E">
        <w:rPr>
          <w:sz w:val="20"/>
          <w:szCs w:val="20"/>
        </w:rPr>
        <w:t xml:space="preserve">(sklop </w:t>
      </w:r>
      <w:r w:rsidR="003C231B">
        <w:rPr>
          <w:sz w:val="20"/>
          <w:szCs w:val="20"/>
        </w:rPr>
        <w:t>3</w:t>
      </w:r>
      <w:r w:rsidR="003C231B" w:rsidRPr="0056589E">
        <w:rPr>
          <w:sz w:val="20"/>
          <w:szCs w:val="20"/>
        </w:rPr>
        <w:t>)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 ključni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ključnega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548"/>
        <w:gridCol w:w="1749"/>
        <w:gridCol w:w="1749"/>
        <w:gridCol w:w="1633"/>
      </w:tblGrid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402E3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s sodelovanjem</w:t>
            </w:r>
            <w:r w:rsidR="0083386B">
              <w:rPr>
                <w:b/>
                <w:sz w:val="20"/>
                <w:szCs w:val="20"/>
              </w:rPr>
              <w:t xml:space="preserve"> v vlogi strokovnjaka</w:t>
            </w:r>
            <w:r w:rsidRPr="007516B0">
              <w:rPr>
                <w:b/>
                <w:sz w:val="20"/>
                <w:szCs w:val="20"/>
              </w:rPr>
              <w:t xml:space="preserve"> pri</w:t>
            </w:r>
            <w:r w:rsidR="0071602E">
              <w:rPr>
                <w:b/>
                <w:sz w:val="20"/>
                <w:szCs w:val="20"/>
              </w:rPr>
              <w:t xml:space="preserve"> pripravi predhodnih ocen tržnih vrzeli, študij, strategij</w:t>
            </w:r>
            <w:r w:rsidR="00402E34">
              <w:rPr>
                <w:b/>
                <w:sz w:val="20"/>
                <w:szCs w:val="20"/>
              </w:rPr>
              <w:t>, vrednotenj</w:t>
            </w:r>
            <w:r w:rsidR="0071602E">
              <w:rPr>
                <w:b/>
                <w:sz w:val="20"/>
                <w:szCs w:val="20"/>
              </w:rPr>
              <w:t xml:space="preserve"> in/ali programov, v okviru področja Evropskih strukturnih in investicijskih skladov </w:t>
            </w:r>
            <w:r w:rsidR="0071602E" w:rsidRPr="007516B0">
              <w:rPr>
                <w:b/>
                <w:sz w:val="20"/>
                <w:szCs w:val="20"/>
              </w:rPr>
              <w:t>s pogodbeno v</w:t>
            </w:r>
            <w:r w:rsidR="00402E34">
              <w:rPr>
                <w:b/>
                <w:sz w:val="20"/>
                <w:szCs w:val="20"/>
              </w:rPr>
              <w:t>rednostjo vsake reference vsaj 3</w:t>
            </w:r>
            <w:r w:rsidR="0071602E">
              <w:rPr>
                <w:b/>
                <w:sz w:val="20"/>
                <w:szCs w:val="20"/>
              </w:rPr>
              <w:t>0.000,00 EUR brez DDV v zadnjih 1</w:t>
            </w:r>
            <w:r w:rsidR="00402E34">
              <w:rPr>
                <w:b/>
                <w:sz w:val="20"/>
                <w:szCs w:val="20"/>
              </w:rPr>
              <w:t>0</w:t>
            </w:r>
            <w:r w:rsidR="0071602E"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:rsidR="005C3B8D" w:rsidRDefault="005C3B8D" w:rsidP="005C3B8D">
      <w:pPr>
        <w:rPr>
          <w:i/>
          <w:sz w:val="18"/>
          <w:szCs w:val="18"/>
        </w:rPr>
      </w:pPr>
    </w:p>
    <w:p w:rsidR="005C3B8D" w:rsidRDefault="005C3B8D" w:rsidP="005C3B8D">
      <w:r w:rsidRPr="007516B0">
        <w:t xml:space="preserve">Delovne izkušnje </w:t>
      </w:r>
      <w:r w:rsidR="00B22515">
        <w:t>(</w:t>
      </w:r>
      <w:r w:rsidRPr="007516B0">
        <w:t>ključnega strokovnjaka</w:t>
      </w:r>
      <w:r w:rsidR="00B22515">
        <w:t xml:space="preserve">) s pripravo predhodnih ocen, analiz, študij, strategij, vrednotenj ali pripravo programov v okviru Strukturnih in investicijskih skladov </w:t>
      </w:r>
      <w:r w:rsidRPr="007516B0">
        <w:t>____ let.</w:t>
      </w:r>
    </w:p>
    <w:p w:rsidR="00E454FE" w:rsidRDefault="00E454FE" w:rsidP="004D1266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E454FE" w:rsidRDefault="00E454FE" w:rsidP="004D1266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4D1266" w:rsidRPr="0058760A" w:rsidRDefault="004D1266" w:rsidP="004D1266">
      <w:pPr>
        <w:tabs>
          <w:tab w:val="left" w:pos="647"/>
          <w:tab w:val="center" w:pos="7722"/>
          <w:tab w:val="right" w:pos="9072"/>
        </w:tabs>
      </w:pPr>
      <w:r w:rsidRPr="0058760A">
        <w:t>Imenovani ključni strokovnjak ni neposredno sodeloval pri pripravi in/ali izvajanju vrednotenega programa ali projekta v vlogi nosilca projekta ali projektnega partnerja ali zunanjega izvajalca.</w:t>
      </w:r>
    </w:p>
    <w:p w:rsidR="004D1266" w:rsidRDefault="004D1266" w:rsidP="005C3B8D"/>
    <w:p w:rsidR="005C3B8D" w:rsidRPr="007516B0" w:rsidRDefault="005C3B8D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7516B0">
        <w:rPr>
          <w:b/>
          <w:sz w:val="24"/>
          <w:szCs w:val="24"/>
        </w:rPr>
        <w:t>Ključni strokovnjak 2</w:t>
      </w:r>
      <w:r w:rsidR="003C231B">
        <w:rPr>
          <w:b/>
          <w:sz w:val="24"/>
          <w:szCs w:val="24"/>
        </w:rPr>
        <w:t xml:space="preserve"> </w:t>
      </w:r>
      <w:r w:rsidR="003C231B" w:rsidRPr="0056589E">
        <w:rPr>
          <w:sz w:val="20"/>
          <w:szCs w:val="20"/>
        </w:rPr>
        <w:t xml:space="preserve">(sklop </w:t>
      </w:r>
      <w:r w:rsidR="003C231B">
        <w:rPr>
          <w:sz w:val="20"/>
          <w:szCs w:val="20"/>
        </w:rPr>
        <w:t>3</w:t>
      </w:r>
      <w:r w:rsidR="003C231B" w:rsidRPr="0056589E">
        <w:rPr>
          <w:sz w:val="20"/>
          <w:szCs w:val="20"/>
        </w:rPr>
        <w:t>)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 ključni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ključnega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548"/>
        <w:gridCol w:w="1749"/>
        <w:gridCol w:w="1749"/>
        <w:gridCol w:w="1633"/>
      </w:tblGrid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402E34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 w:rsidR="0083386B">
              <w:rPr>
                <w:b/>
                <w:sz w:val="20"/>
                <w:szCs w:val="20"/>
              </w:rPr>
              <w:t xml:space="preserve">v vlogi strokovnjaka </w:t>
            </w:r>
            <w:r w:rsidRPr="007516B0">
              <w:rPr>
                <w:b/>
                <w:sz w:val="20"/>
                <w:szCs w:val="20"/>
              </w:rPr>
              <w:t>pri</w:t>
            </w:r>
            <w:r>
              <w:rPr>
                <w:b/>
                <w:sz w:val="20"/>
                <w:szCs w:val="20"/>
              </w:rPr>
              <w:t xml:space="preserve"> pripravi predhodnih ocen tržnih vrzeli, študij, strategij, vrednotenj in/ali programov, v okviru področja Evropskih strukturnih in investicijskih skladov </w:t>
            </w:r>
            <w:r w:rsidRPr="007516B0">
              <w:rPr>
                <w:b/>
                <w:sz w:val="20"/>
                <w:szCs w:val="20"/>
              </w:rPr>
              <w:t>s pogodbeno v</w:t>
            </w:r>
            <w:r>
              <w:rPr>
                <w:b/>
                <w:sz w:val="20"/>
                <w:szCs w:val="20"/>
              </w:rPr>
              <w:t>rednostjo vsake reference vsaj 30.000,00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:rsidR="00237348" w:rsidRDefault="00237348" w:rsidP="00237348">
      <w:pPr>
        <w:rPr>
          <w:i/>
          <w:sz w:val="18"/>
          <w:szCs w:val="18"/>
        </w:rPr>
      </w:pPr>
    </w:p>
    <w:p w:rsidR="00447610" w:rsidRDefault="00447610" w:rsidP="00447610">
      <w:r w:rsidRPr="007516B0">
        <w:t xml:space="preserve">Delovne izkušnje </w:t>
      </w:r>
      <w:r>
        <w:t>(</w:t>
      </w:r>
      <w:r w:rsidRPr="007516B0">
        <w:t>ključnega strokovnjaka</w:t>
      </w:r>
      <w:r>
        <w:t xml:space="preserve">) s pripravo predhodnih ocen, analiz, študij, strategij, vrednotenj ali pripravo programov v okviru Strukturnih in investicijskih skladov </w:t>
      </w:r>
      <w:r w:rsidRPr="007516B0">
        <w:t>____ let.</w:t>
      </w:r>
    </w:p>
    <w:p w:rsidR="007F6E5B" w:rsidRDefault="007F6E5B" w:rsidP="005C3B8D"/>
    <w:p w:rsidR="007F6E5B" w:rsidRPr="0058760A" w:rsidRDefault="007F6E5B" w:rsidP="007F6E5B">
      <w:pPr>
        <w:tabs>
          <w:tab w:val="left" w:pos="647"/>
          <w:tab w:val="center" w:pos="7722"/>
          <w:tab w:val="right" w:pos="9072"/>
        </w:tabs>
      </w:pPr>
      <w:r w:rsidRPr="0058760A">
        <w:t>Imenovani ključni strokovnjak ni neposredno sodeloval pri pripravi in/ali izvajanju vrednotenega programa ali projekta v vlogi nosilca projekta ali projektnega partnerja ali zunanjega izvajalca.</w:t>
      </w:r>
    </w:p>
    <w:p w:rsidR="007F6E5B" w:rsidRDefault="007F6E5B" w:rsidP="005C3B8D"/>
    <w:p w:rsidR="0058760A" w:rsidRDefault="0058760A" w:rsidP="005C3B8D"/>
    <w:p w:rsidR="0071602E" w:rsidRPr="007516B0" w:rsidRDefault="0071602E" w:rsidP="0071602E">
      <w:pPr>
        <w:tabs>
          <w:tab w:val="center" w:pos="7722"/>
          <w:tab w:val="right" w:pos="9072"/>
        </w:tabs>
        <w:jc w:val="left"/>
        <w:rPr>
          <w:b/>
        </w:rPr>
      </w:pPr>
      <w:r>
        <w:rPr>
          <w:b/>
          <w:sz w:val="24"/>
          <w:szCs w:val="24"/>
        </w:rPr>
        <w:t>Ključni strokovnjak 3</w:t>
      </w:r>
      <w:r w:rsidR="003C231B">
        <w:rPr>
          <w:b/>
          <w:sz w:val="24"/>
          <w:szCs w:val="24"/>
        </w:rPr>
        <w:t xml:space="preserve"> </w:t>
      </w:r>
      <w:r w:rsidR="003C231B" w:rsidRPr="0056589E">
        <w:rPr>
          <w:sz w:val="20"/>
          <w:szCs w:val="20"/>
        </w:rPr>
        <w:t xml:space="preserve">(sklop </w:t>
      </w:r>
      <w:r w:rsidR="003C231B">
        <w:rPr>
          <w:sz w:val="20"/>
          <w:szCs w:val="20"/>
        </w:rPr>
        <w:t>3</w:t>
      </w:r>
      <w:r w:rsidR="003C231B" w:rsidRPr="0056589E">
        <w:rPr>
          <w:sz w:val="20"/>
          <w:szCs w:val="20"/>
        </w:rPr>
        <w:t>)</w:t>
      </w:r>
    </w:p>
    <w:p w:rsidR="0071602E" w:rsidRPr="007516B0" w:rsidRDefault="0071602E" w:rsidP="0071602E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:rsidR="0071602E" w:rsidRPr="007516B0" w:rsidRDefault="0071602E" w:rsidP="0071602E">
      <w:pPr>
        <w:tabs>
          <w:tab w:val="center" w:pos="7722"/>
          <w:tab w:val="right" w:pos="9072"/>
        </w:tabs>
        <w:jc w:val="left"/>
      </w:pPr>
      <w:r w:rsidRPr="007516B0">
        <w:t>Navedeni ključni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:rsidR="0071602E" w:rsidRPr="007516B0" w:rsidRDefault="0071602E" w:rsidP="0071602E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ključnega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548"/>
        <w:gridCol w:w="1749"/>
        <w:gridCol w:w="1749"/>
        <w:gridCol w:w="1633"/>
      </w:tblGrid>
      <w:tr w:rsidR="0071602E" w:rsidRPr="007516B0" w:rsidTr="00F754E6">
        <w:tc>
          <w:tcPr>
            <w:tcW w:w="1957" w:type="dxa"/>
            <w:shd w:val="clear" w:color="auto" w:fill="auto"/>
          </w:tcPr>
          <w:p w:rsidR="0071602E" w:rsidRPr="007516B0" w:rsidRDefault="00402E34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 w:rsidR="0083386B">
              <w:rPr>
                <w:b/>
                <w:sz w:val="20"/>
                <w:szCs w:val="20"/>
              </w:rPr>
              <w:t xml:space="preserve">v vlogi strokovnjaka </w:t>
            </w:r>
            <w:r w:rsidRPr="007516B0">
              <w:rPr>
                <w:b/>
                <w:sz w:val="20"/>
                <w:szCs w:val="20"/>
              </w:rPr>
              <w:t>pri</w:t>
            </w:r>
            <w:r>
              <w:rPr>
                <w:b/>
                <w:sz w:val="20"/>
                <w:szCs w:val="20"/>
              </w:rPr>
              <w:t xml:space="preserve"> pripravi predhodnih ocen tržnih vrzeli, študij, strategij, vrednotenj in/ali programov, v okviru področja Evropskih strukturnih in investicijskih skladov </w:t>
            </w:r>
            <w:r w:rsidRPr="007516B0">
              <w:rPr>
                <w:b/>
                <w:sz w:val="20"/>
                <w:szCs w:val="20"/>
              </w:rPr>
              <w:t>s pogodbeno v</w:t>
            </w:r>
            <w:r>
              <w:rPr>
                <w:b/>
                <w:sz w:val="20"/>
                <w:szCs w:val="20"/>
              </w:rPr>
              <w:t>rednostjo vsake reference vsaj 30.000,00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28" w:type="dxa"/>
            <w:shd w:val="clear" w:color="auto" w:fill="auto"/>
          </w:tcPr>
          <w:p w:rsidR="0071602E" w:rsidRPr="007516B0" w:rsidRDefault="0071602E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:rsidR="0071602E" w:rsidRPr="007516B0" w:rsidRDefault="0071602E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:rsidR="0071602E" w:rsidRPr="007516B0" w:rsidRDefault="0071602E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:rsidR="0071602E" w:rsidRPr="007516B0" w:rsidRDefault="0071602E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71602E" w:rsidRPr="007516B0" w:rsidRDefault="0071602E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71602E" w:rsidRPr="007516B0" w:rsidTr="00F754E6">
        <w:tc>
          <w:tcPr>
            <w:tcW w:w="1957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71602E" w:rsidRPr="007516B0" w:rsidTr="00F754E6">
        <w:tc>
          <w:tcPr>
            <w:tcW w:w="1957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71602E" w:rsidRPr="007516B0" w:rsidTr="00F754E6">
        <w:tc>
          <w:tcPr>
            <w:tcW w:w="1957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71602E" w:rsidRPr="007516B0" w:rsidRDefault="0071602E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71602E" w:rsidRPr="007516B0" w:rsidRDefault="0071602E" w:rsidP="0071602E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:rsidR="00447610" w:rsidRDefault="00447610" w:rsidP="00447610">
      <w:r w:rsidRPr="007516B0">
        <w:t xml:space="preserve">Delovne izkušnje </w:t>
      </w:r>
      <w:r>
        <w:t>(</w:t>
      </w:r>
      <w:r w:rsidRPr="007516B0">
        <w:t>ključnega strokovnjaka</w:t>
      </w:r>
      <w:r>
        <w:t xml:space="preserve">) s pripravo predhodnih ocen, analiz, študij, strategij, vrednotenj ali pripravo programov v okviru Strukturnih in investicijskih skladov </w:t>
      </w:r>
      <w:r w:rsidRPr="007516B0">
        <w:t>____ let.</w:t>
      </w:r>
    </w:p>
    <w:p w:rsidR="007F6E5B" w:rsidRDefault="007F6E5B" w:rsidP="005C3B8D"/>
    <w:p w:rsidR="007F6E5B" w:rsidRPr="007516B0" w:rsidRDefault="007F6E5B" w:rsidP="0083386B">
      <w:pPr>
        <w:tabs>
          <w:tab w:val="left" w:pos="647"/>
          <w:tab w:val="center" w:pos="7722"/>
          <w:tab w:val="right" w:pos="9072"/>
        </w:tabs>
      </w:pPr>
      <w:r w:rsidRPr="0058760A">
        <w:t>Imenovani ključni strokovnjak ni neposredno sodeloval pri pripravi in/ali izvajanju vrednotenega programa ali projekta v vlogi nosilca projekta ali projektnega partnerja ali zunanjega izvajalca.</w:t>
      </w:r>
    </w:p>
    <w:p w:rsidR="005C3B8D" w:rsidRPr="007516B0" w:rsidRDefault="005C3B8D" w:rsidP="005C3B8D">
      <w:r w:rsidRPr="007516B0">
        <w:br w:type="page"/>
      </w:r>
      <w:r w:rsidRPr="007516B0">
        <w:rPr>
          <w:b/>
          <w:sz w:val="24"/>
          <w:szCs w:val="24"/>
        </w:rPr>
        <w:lastRenderedPageBreak/>
        <w:t>Mer 1: Prijavljen kader – dodatno prijavljen kader</w:t>
      </w:r>
      <w:r w:rsidRPr="007516B0">
        <w:rPr>
          <w:rFonts w:ascii="Arial" w:hAnsi="Arial" w:cs="Arial"/>
          <w:b/>
          <w:bCs/>
          <w:sz w:val="20"/>
          <w:szCs w:val="20"/>
          <w:lang w:eastAsia="sl-SI"/>
        </w:rPr>
        <w:t xml:space="preserve"> </w:t>
      </w:r>
      <w:r w:rsidR="003C231B" w:rsidRPr="0056589E">
        <w:rPr>
          <w:sz w:val="20"/>
          <w:szCs w:val="20"/>
        </w:rPr>
        <w:t xml:space="preserve">(sklop </w:t>
      </w:r>
      <w:r w:rsidR="003C231B">
        <w:rPr>
          <w:sz w:val="20"/>
          <w:szCs w:val="20"/>
        </w:rPr>
        <w:t>3</w:t>
      </w:r>
      <w:r w:rsidR="003C231B" w:rsidRPr="0056589E">
        <w:rPr>
          <w:sz w:val="20"/>
          <w:szCs w:val="20"/>
        </w:rPr>
        <w:t>)</w:t>
      </w:r>
      <w:r w:rsidR="003C231B">
        <w:rPr>
          <w:sz w:val="20"/>
          <w:szCs w:val="20"/>
        </w:rPr>
        <w:t xml:space="preserve"> </w:t>
      </w:r>
      <w:r w:rsidRPr="007516B0">
        <w:t>– ponudnik vpiše podatke o dodatnih prijavljenih kadrih, ki jih bo prijavil za pridobitev točk iz merila.</w:t>
      </w:r>
    </w:p>
    <w:p w:rsidR="005C3B8D" w:rsidRPr="0071602E" w:rsidRDefault="005C3B8D" w:rsidP="005C3B8D">
      <w:pPr>
        <w:rPr>
          <w:sz w:val="4"/>
          <w:szCs w:val="4"/>
        </w:rPr>
      </w:pP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 prijavljen kader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Mer 1: dodatno prijavljen kader </w:t>
      </w:r>
      <w:r w:rsidRPr="007516B0">
        <w:t>iz točke 10. Merila razpisne dokumentacije.</w:t>
      </w:r>
    </w:p>
    <w:p w:rsidR="0071602E" w:rsidRDefault="0071602E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548"/>
        <w:gridCol w:w="1749"/>
        <w:gridCol w:w="1749"/>
        <w:gridCol w:w="1633"/>
      </w:tblGrid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402E34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 w:rsidR="00646699">
              <w:rPr>
                <w:b/>
                <w:sz w:val="20"/>
                <w:szCs w:val="20"/>
              </w:rPr>
              <w:t xml:space="preserve">v vlogi strokovnjaka </w:t>
            </w:r>
            <w:r w:rsidRPr="007516B0">
              <w:rPr>
                <w:b/>
                <w:sz w:val="20"/>
                <w:szCs w:val="20"/>
              </w:rPr>
              <w:t>pri</w:t>
            </w:r>
            <w:r>
              <w:rPr>
                <w:b/>
                <w:sz w:val="20"/>
                <w:szCs w:val="20"/>
              </w:rPr>
              <w:t xml:space="preserve"> pripravi predhodnih ocen tržnih vrzeli, študij, strategij, vrednotenj in/ali programov, v okviru področja Evropskih strukturnih in investicijskih skladov </w:t>
            </w:r>
            <w:r w:rsidRPr="007516B0">
              <w:rPr>
                <w:b/>
                <w:sz w:val="20"/>
                <w:szCs w:val="20"/>
              </w:rPr>
              <w:t>s pogodbeno v</w:t>
            </w:r>
            <w:r>
              <w:rPr>
                <w:b/>
                <w:sz w:val="20"/>
                <w:szCs w:val="20"/>
              </w:rPr>
              <w:t>rednostjo vsake reference vsaj 30.000,00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447610" w:rsidRDefault="00447610" w:rsidP="00447610">
      <w:bookmarkStart w:id="0" w:name="_GoBack"/>
      <w:bookmarkEnd w:id="0"/>
      <w:r w:rsidRPr="007516B0">
        <w:t xml:space="preserve">Delovne izkušnje </w:t>
      </w:r>
      <w:r>
        <w:t>(</w:t>
      </w:r>
      <w:r w:rsidRPr="007516B0">
        <w:t>ključnega strokovnjaka</w:t>
      </w:r>
      <w:r>
        <w:t xml:space="preserve">) s pripravo predhodnih ocen, analiz, študij, strategij, vrednotenj ali pripravo programov v okviru Strukturnih in investicijskih skladov </w:t>
      </w:r>
      <w:r w:rsidRPr="007516B0">
        <w:t>____ let.</w:t>
      </w:r>
    </w:p>
    <w:p w:rsidR="00447610" w:rsidRPr="00447610" w:rsidRDefault="00447610" w:rsidP="007F6E5B">
      <w:pPr>
        <w:tabs>
          <w:tab w:val="left" w:pos="647"/>
          <w:tab w:val="center" w:pos="7722"/>
          <w:tab w:val="right" w:pos="9072"/>
        </w:tabs>
        <w:rPr>
          <w:sz w:val="16"/>
          <w:szCs w:val="16"/>
        </w:rPr>
      </w:pPr>
    </w:p>
    <w:p w:rsidR="007F6E5B" w:rsidRPr="0058760A" w:rsidRDefault="007F6E5B" w:rsidP="007F6E5B">
      <w:pPr>
        <w:tabs>
          <w:tab w:val="left" w:pos="647"/>
          <w:tab w:val="center" w:pos="7722"/>
          <w:tab w:val="right" w:pos="9072"/>
        </w:tabs>
      </w:pPr>
      <w:r w:rsidRPr="0058760A">
        <w:t>Imenovani ključni strokovnjak ni neposredno sodeloval pri pripravi in/ali izvajanju vrednotenega programa ali projekta v vlogi nosilca projekta ali projektnega partnerja ali zunanjega izvajalca.</w:t>
      </w:r>
    </w:p>
    <w:p w:rsidR="00447610" w:rsidRDefault="00447610" w:rsidP="0071602E"/>
    <w:p w:rsidR="00CD63B2" w:rsidRPr="00CE4D37" w:rsidRDefault="005C3B8D" w:rsidP="0071602E">
      <w:pPr>
        <w:rPr>
          <w:rFonts w:cs="Arial"/>
          <w:szCs w:val="20"/>
        </w:rPr>
      </w:pPr>
      <w:r w:rsidRPr="007516B0">
        <w:t>Obrazec se po potrebi fotokopira.</w:t>
      </w:r>
    </w:p>
    <w:sectPr w:rsidR="00CD63B2" w:rsidRPr="00CE4D37" w:rsidSect="00CD3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ED9" w:rsidRDefault="00E44ED9">
      <w:r>
        <w:separator/>
      </w:r>
    </w:p>
  </w:endnote>
  <w:endnote w:type="continuationSeparator" w:id="0">
    <w:p w:rsidR="00E44ED9" w:rsidRDefault="00E44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77" w:rsidRDefault="00562E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77" w:rsidRDefault="00562E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77" w:rsidRDefault="00562E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ED9" w:rsidRDefault="00E44ED9">
      <w:r>
        <w:separator/>
      </w:r>
    </w:p>
  </w:footnote>
  <w:footnote w:type="continuationSeparator" w:id="0">
    <w:p w:rsidR="00E44ED9" w:rsidRDefault="00E44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77" w:rsidRDefault="00562E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:rsidTr="00895C8B">
      <w:trPr>
        <w:cantSplit/>
        <w:trHeight w:hRule="exact" w:val="737"/>
      </w:trPr>
      <w:tc>
        <w:tcPr>
          <w:tcW w:w="696" w:type="dxa"/>
        </w:tcPr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E6365DD" wp14:editId="7647D14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:rsidR="00B745D6" w:rsidRPr="008F3500" w:rsidRDefault="00B745D6" w:rsidP="00B745D6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>Kotnikova ulica 5, 1000 Ljubljana</w:t>
    </w:r>
    <w:r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01 400 36 82</w:t>
    </w:r>
  </w:p>
  <w:p w:rsidR="00B745D6" w:rsidRPr="008F3500" w:rsidRDefault="00B745D6" w:rsidP="00B745D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gp.mkrr@gov.si</w:t>
    </w:r>
  </w:p>
  <w:p w:rsidR="00B745D6" w:rsidRPr="008F3500" w:rsidRDefault="00B745D6" w:rsidP="00B745D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>www.mkrr.gov.si</w:t>
    </w:r>
  </w:p>
  <w:p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5"/>
  </w:num>
  <w:num w:numId="5">
    <w:abstractNumId w:val="12"/>
  </w:num>
  <w:num w:numId="6">
    <w:abstractNumId w:val="27"/>
  </w:num>
  <w:num w:numId="7">
    <w:abstractNumId w:val="18"/>
  </w:num>
  <w:num w:numId="8">
    <w:abstractNumId w:val="30"/>
  </w:num>
  <w:num w:numId="9">
    <w:abstractNumId w:val="7"/>
  </w:num>
  <w:num w:numId="10">
    <w:abstractNumId w:val="24"/>
  </w:num>
  <w:num w:numId="11">
    <w:abstractNumId w:val="2"/>
  </w:num>
  <w:num w:numId="12">
    <w:abstractNumId w:val="6"/>
  </w:num>
  <w:num w:numId="13">
    <w:abstractNumId w:val="3"/>
  </w:num>
  <w:num w:numId="14">
    <w:abstractNumId w:val="21"/>
  </w:num>
  <w:num w:numId="15">
    <w:abstractNumId w:val="14"/>
  </w:num>
  <w:num w:numId="16">
    <w:abstractNumId w:val="1"/>
  </w:num>
  <w:num w:numId="17">
    <w:abstractNumId w:val="23"/>
  </w:num>
  <w:num w:numId="18">
    <w:abstractNumId w:val="16"/>
  </w:num>
  <w:num w:numId="19">
    <w:abstractNumId w:val="5"/>
  </w:num>
  <w:num w:numId="20">
    <w:abstractNumId w:val="4"/>
  </w:num>
  <w:num w:numId="21">
    <w:abstractNumId w:val="26"/>
  </w:num>
  <w:num w:numId="22">
    <w:abstractNumId w:val="17"/>
  </w:num>
  <w:num w:numId="23">
    <w:abstractNumId w:val="19"/>
  </w:num>
  <w:num w:numId="24">
    <w:abstractNumId w:val="29"/>
  </w:num>
  <w:num w:numId="25">
    <w:abstractNumId w:val="20"/>
  </w:num>
  <w:num w:numId="26">
    <w:abstractNumId w:val="8"/>
  </w:num>
  <w:num w:numId="27">
    <w:abstractNumId w:val="28"/>
  </w:num>
  <w:num w:numId="28">
    <w:abstractNumId w:val="25"/>
  </w:num>
  <w:num w:numId="29">
    <w:abstractNumId w:val="22"/>
  </w:num>
  <w:num w:numId="30">
    <w:abstractNumId w:val="10"/>
  </w:num>
  <w:num w:numId="3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B8D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1800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859F4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37348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231B"/>
    <w:rsid w:val="003C4D53"/>
    <w:rsid w:val="003E1C74"/>
    <w:rsid w:val="00401142"/>
    <w:rsid w:val="00402E34"/>
    <w:rsid w:val="00403889"/>
    <w:rsid w:val="00404EAF"/>
    <w:rsid w:val="004062DC"/>
    <w:rsid w:val="004209ED"/>
    <w:rsid w:val="00423CF0"/>
    <w:rsid w:val="00424977"/>
    <w:rsid w:val="00446D65"/>
    <w:rsid w:val="00447610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D1266"/>
    <w:rsid w:val="004E3972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8760A"/>
    <w:rsid w:val="0059111F"/>
    <w:rsid w:val="005A1498"/>
    <w:rsid w:val="005A6264"/>
    <w:rsid w:val="005B35CD"/>
    <w:rsid w:val="005B3945"/>
    <w:rsid w:val="005B4663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699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602E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7F6E5B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386B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D66DC"/>
    <w:rsid w:val="00AE3E18"/>
    <w:rsid w:val="00AE4EE3"/>
    <w:rsid w:val="00AE68FB"/>
    <w:rsid w:val="00B02545"/>
    <w:rsid w:val="00B03033"/>
    <w:rsid w:val="00B03804"/>
    <w:rsid w:val="00B1225B"/>
    <w:rsid w:val="00B123A9"/>
    <w:rsid w:val="00B17141"/>
    <w:rsid w:val="00B22515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0E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C7DE1"/>
    <w:rsid w:val="00CD3C52"/>
    <w:rsid w:val="00CD5078"/>
    <w:rsid w:val="00CD63B2"/>
    <w:rsid w:val="00CD7D59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4ED9"/>
    <w:rsid w:val="00E45178"/>
    <w:rsid w:val="00E454FE"/>
    <w:rsid w:val="00E45E0E"/>
    <w:rsid w:val="00E475DA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6119E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13E2720F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65</TotalTime>
  <Pages>6</Pages>
  <Words>1162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7772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Pravna služba</cp:lastModifiedBy>
  <cp:revision>23</cp:revision>
  <cp:lastPrinted>2014-11-11T11:21:00Z</cp:lastPrinted>
  <dcterms:created xsi:type="dcterms:W3CDTF">2023-07-14T10:47:00Z</dcterms:created>
  <dcterms:modified xsi:type="dcterms:W3CDTF">2023-07-28T06:22:00Z</dcterms:modified>
</cp:coreProperties>
</file>